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3DF60EE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B0532A">
        <w:rPr>
          <w:b/>
          <w:i/>
          <w:noProof/>
          <w:sz w:val="28"/>
        </w:rPr>
        <w:t>1913341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45FB58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61D1D15" w:rsidR="001E41F3" w:rsidRPr="00B0532A" w:rsidRDefault="00B0532A" w:rsidP="00E66748">
            <w:pPr>
              <w:pStyle w:val="CRCoverPage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C311185" w:rsidR="001E41F3" w:rsidRPr="00410371" w:rsidRDefault="001D4D1E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</w:t>
            </w:r>
            <w:r w:rsidR="00C22E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F42C089" w:rsidR="001E41F3" w:rsidRPr="006F01FC" w:rsidRDefault="0099395B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915454">
              <w:rPr>
                <w:lang w:val="es-ES"/>
              </w:rPr>
              <w:t>NB_IOT-Core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672B39A3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</w:t>
            </w:r>
            <w:r w:rsidR="00950272">
              <w:t>9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61A5406" w:rsidR="001E41F3" w:rsidRDefault="004D73F1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16A2E72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73F1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subclause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>. However, in the current specification, the reference is subclause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r w:rsidRPr="00E82063">
              <w:rPr>
                <w:rFonts w:ascii="Times New Roman" w:hAnsi="Times New Roman"/>
              </w:rPr>
              <w:t>subclause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r w:rsidRPr="00E82063">
              <w:rPr>
                <w:rFonts w:ascii="Times New Roman" w:hAnsi="Times New Roman"/>
              </w:rPr>
              <w:t>subclause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1AC2D" w14:textId="77777777" w:rsidR="00EE65C3" w:rsidRDefault="00EE65C3">
      <w:r>
        <w:separator/>
      </w:r>
    </w:p>
  </w:endnote>
  <w:endnote w:type="continuationSeparator" w:id="0">
    <w:p w14:paraId="25FBB81C" w14:textId="77777777" w:rsidR="00EE65C3" w:rsidRDefault="00EE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7EE44" w14:textId="77777777" w:rsidR="00EE65C3" w:rsidRDefault="00EE65C3">
      <w:r>
        <w:separator/>
      </w:r>
    </w:p>
  </w:footnote>
  <w:footnote w:type="continuationSeparator" w:id="0">
    <w:p w14:paraId="593C6CA2" w14:textId="77777777" w:rsidR="00EE65C3" w:rsidRDefault="00EE6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41394"/>
    <w:rsid w:val="0005145B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3691A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3725"/>
    <w:rsid w:val="001B52F0"/>
    <w:rsid w:val="001B5A62"/>
    <w:rsid w:val="001B7A65"/>
    <w:rsid w:val="001C606A"/>
    <w:rsid w:val="001D2354"/>
    <w:rsid w:val="001D482F"/>
    <w:rsid w:val="001D4D1E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970"/>
    <w:rsid w:val="0045337D"/>
    <w:rsid w:val="00454B52"/>
    <w:rsid w:val="00484837"/>
    <w:rsid w:val="004A00EA"/>
    <w:rsid w:val="004A0CB7"/>
    <w:rsid w:val="004B75B7"/>
    <w:rsid w:val="004D2F65"/>
    <w:rsid w:val="004D73F1"/>
    <w:rsid w:val="004F2E04"/>
    <w:rsid w:val="004F3907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79F9"/>
    <w:rsid w:val="007702B4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15454"/>
    <w:rsid w:val="00941E30"/>
    <w:rsid w:val="00944D37"/>
    <w:rsid w:val="00950272"/>
    <w:rsid w:val="00960ADC"/>
    <w:rsid w:val="009678FA"/>
    <w:rsid w:val="009777D9"/>
    <w:rsid w:val="00977B2E"/>
    <w:rsid w:val="009919E2"/>
    <w:rsid w:val="00991B88"/>
    <w:rsid w:val="0099395B"/>
    <w:rsid w:val="009A5753"/>
    <w:rsid w:val="009A579D"/>
    <w:rsid w:val="009C12F3"/>
    <w:rsid w:val="009C3496"/>
    <w:rsid w:val="009D5D7B"/>
    <w:rsid w:val="009D610E"/>
    <w:rsid w:val="009D6319"/>
    <w:rsid w:val="009E3297"/>
    <w:rsid w:val="009E70FE"/>
    <w:rsid w:val="009F1098"/>
    <w:rsid w:val="009F734F"/>
    <w:rsid w:val="00A00587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0EFE"/>
    <w:rsid w:val="00B01A0C"/>
    <w:rsid w:val="00B02740"/>
    <w:rsid w:val="00B0532A"/>
    <w:rsid w:val="00B20371"/>
    <w:rsid w:val="00B20CE6"/>
    <w:rsid w:val="00B237A5"/>
    <w:rsid w:val="00B258BB"/>
    <w:rsid w:val="00B32E05"/>
    <w:rsid w:val="00B369A7"/>
    <w:rsid w:val="00B3788A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22EFA"/>
    <w:rsid w:val="00C66BA2"/>
    <w:rsid w:val="00C70014"/>
    <w:rsid w:val="00C71C47"/>
    <w:rsid w:val="00C86D9D"/>
    <w:rsid w:val="00C95985"/>
    <w:rsid w:val="00CC5026"/>
    <w:rsid w:val="00CC68D0"/>
    <w:rsid w:val="00CF7567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2D0B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B09B7"/>
    <w:rsid w:val="00EB27D5"/>
    <w:rsid w:val="00EB57B9"/>
    <w:rsid w:val="00EC41D3"/>
    <w:rsid w:val="00ED207E"/>
    <w:rsid w:val="00ED382E"/>
    <w:rsid w:val="00EE65C3"/>
    <w:rsid w:val="00EE77F0"/>
    <w:rsid w:val="00EE7D7C"/>
    <w:rsid w:val="00F03B91"/>
    <w:rsid w:val="00F060A4"/>
    <w:rsid w:val="00F126C1"/>
    <w:rsid w:val="00F218CB"/>
    <w:rsid w:val="00F25D98"/>
    <w:rsid w:val="00F2757B"/>
    <w:rsid w:val="00F300FB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B2B11-0CF5-4DD8-ACAD-9A283E8C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399</Words>
  <Characters>2085</Characters>
  <Application>Microsoft Office Word</Application>
  <DocSecurity>0</DocSecurity>
  <Lines>115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 (Shawn)</dc:creator>
  <cp:keywords/>
  <cp:lastModifiedBy>MCC: R5-197254</cp:lastModifiedBy>
  <cp:revision>109</cp:revision>
  <cp:lastPrinted>1900-01-01T08:00:00Z</cp:lastPrinted>
  <dcterms:created xsi:type="dcterms:W3CDTF">2019-08-29T10:33:00Z</dcterms:created>
  <dcterms:modified xsi:type="dcterms:W3CDTF">2019-11-27T16:37:00Z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(3)Y1ZPu2Ub+da9CkjSBxLoWVP1eL09cJXY5EA0TRamF71L1Sf/HeZVG5l6Ht37J6iLtRr6ubux
FykSKwmpDKqzK7Y9m+Rf1YqxuTPPHUPFYcDxkO6bjSU00KYTfeMdQFauxFwa4DI0yMRDeGor
sY7OIxAq4dBodtcgbxfJz4GxbTPON3fYcIHgWvbUSWYpgUeyqMzoCqPclvz/Nx2MEf3nZ6+o
i8EViIo5D2EbgRB0Kg</vt:lpwstr>
  </property>
  <property fmtid="{D5CDD505-2E9C-101B-9397-08002B2CF9AE}" pid="22" name="_2015_ms_pID_7253431">
    <vt:lpwstr>ik60aS5B4vLAGKrSkq1VsGPN0F3jW6rwE717OrZxBnkaL67PWjo69K
QU0v+9wS83KzAD0pOJrTX5+Un1Bprgp4LeWSdyt7KvczKpviNDiyAwZ9kDBvjOzXzon6CFX4
7+gsF82Vtvy8U5Sg2JUHfv85CTwnJGM7N4Efn7OjTmS4eoW0m/my7i/zxsKSL0S9jygditaR
LapxXoq3O4jStpezNr7MPyOZHHa4uvtlljBF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